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CF881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de CLAVERYNG</w:t>
      </w:r>
      <w:r>
        <w:rPr>
          <w:rFonts w:ascii="Times New Roman" w:hAnsi="Times New Roman" w:cs="Times New Roman"/>
          <w:sz w:val="24"/>
          <w:szCs w:val="24"/>
        </w:rPr>
        <w:t xml:space="preserve">       (fl.1403)</w:t>
      </w:r>
    </w:p>
    <w:p w14:paraId="45B6552A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EE0019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86C91A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Nov.1403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Northumberland.   (C.F.R. 1399-1405 p.231)</w:t>
      </w:r>
    </w:p>
    <w:p w14:paraId="53B22B3C" w14:textId="2FFF38D1" w:rsidR="001B1215" w:rsidRDefault="001B1215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Apr.1425</w:t>
      </w:r>
      <w:r>
        <w:rPr>
          <w:rFonts w:ascii="Times New Roman" w:hAnsi="Times New Roman" w:cs="Times New Roman"/>
          <w:sz w:val="24"/>
          <w:szCs w:val="24"/>
        </w:rPr>
        <w:tab/>
        <w:t>Writ of diem clausit to the Escheator of Northumberland.</w:t>
      </w:r>
    </w:p>
    <w:p w14:paraId="68CF105A" w14:textId="70DFFF46" w:rsidR="001B1215" w:rsidRDefault="001B1215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p.83)</w:t>
      </w:r>
    </w:p>
    <w:p w14:paraId="4CDDB466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5E919B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4DE5E" w14:textId="77777777" w:rsidR="00BD6E63" w:rsidRDefault="00BD6E63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2021</w:t>
      </w:r>
    </w:p>
    <w:p w14:paraId="2F329A77" w14:textId="26D2ABB1" w:rsidR="001B1215" w:rsidRDefault="001B1215" w:rsidP="00BD6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2024</w:t>
      </w:r>
    </w:p>
    <w:p w14:paraId="01D878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AEAD" w14:textId="77777777" w:rsidR="00BD6E63" w:rsidRDefault="00BD6E63" w:rsidP="009139A6">
      <w:r>
        <w:separator/>
      </w:r>
    </w:p>
  </w:endnote>
  <w:endnote w:type="continuationSeparator" w:id="0">
    <w:p w14:paraId="4A9E7919" w14:textId="77777777" w:rsidR="00BD6E63" w:rsidRDefault="00BD6E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7F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CB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409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4227" w14:textId="77777777" w:rsidR="00BD6E63" w:rsidRDefault="00BD6E63" w:rsidP="009139A6">
      <w:r>
        <w:separator/>
      </w:r>
    </w:p>
  </w:footnote>
  <w:footnote w:type="continuationSeparator" w:id="0">
    <w:p w14:paraId="2D146C07" w14:textId="77777777" w:rsidR="00BD6E63" w:rsidRDefault="00BD6E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8D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EA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4A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E63"/>
    <w:rsid w:val="000666E0"/>
    <w:rsid w:val="001B1215"/>
    <w:rsid w:val="002510B7"/>
    <w:rsid w:val="005C130B"/>
    <w:rsid w:val="00826F5C"/>
    <w:rsid w:val="009139A6"/>
    <w:rsid w:val="009448BB"/>
    <w:rsid w:val="00A3176C"/>
    <w:rsid w:val="00AE65F8"/>
    <w:rsid w:val="00BA00AB"/>
    <w:rsid w:val="00BD6E6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911EE"/>
  <w15:chartTrackingRefBased/>
  <w15:docId w15:val="{497E6B91-68A0-4CCD-B5FD-1855D11C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2021-06-18T20:56:00Z</dcterms:created>
  <dcterms:modified xsi:type="dcterms:W3CDTF">2024-01-21T16:35:00Z</dcterms:modified>
</cp:coreProperties>
</file>